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69192" w14:textId="77777777" w:rsidR="00BE3EB5" w:rsidRDefault="00BE3EB5" w:rsidP="00BE3E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de la MARE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d.1405)</w:t>
      </w:r>
    </w:p>
    <w:p w14:paraId="757B3B38" w14:textId="77777777" w:rsidR="00BE3EB5" w:rsidRDefault="00BE3EB5" w:rsidP="00BE3EB5">
      <w:pPr>
        <w:rPr>
          <w:rFonts w:ascii="Times New Roman" w:hAnsi="Times New Roman" w:cs="Times New Roman"/>
          <w:sz w:val="24"/>
          <w:szCs w:val="24"/>
        </w:rPr>
      </w:pPr>
    </w:p>
    <w:p w14:paraId="139BC17E" w14:textId="77777777" w:rsidR="00BE3EB5" w:rsidRDefault="00BE3EB5" w:rsidP="00BE3EB5">
      <w:pPr>
        <w:rPr>
          <w:rFonts w:ascii="Times New Roman" w:hAnsi="Times New Roman" w:cs="Times New Roman"/>
          <w:sz w:val="24"/>
          <w:szCs w:val="24"/>
        </w:rPr>
      </w:pPr>
    </w:p>
    <w:p w14:paraId="595AB2D9" w14:textId="77777777" w:rsidR="00BE3EB5" w:rsidRDefault="00BE3EB5" w:rsidP="00BE3E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Mar.1405</w:t>
      </w:r>
      <w:r>
        <w:rPr>
          <w:rFonts w:ascii="Times New Roman" w:hAnsi="Times New Roman" w:cs="Times New Roman"/>
          <w:sz w:val="24"/>
          <w:szCs w:val="24"/>
        </w:rPr>
        <w:tab/>
        <w:t>He had died by this time.     (C.F.R. 1399-1405 p.266)</w:t>
      </w:r>
    </w:p>
    <w:p w14:paraId="078C11E4" w14:textId="77777777" w:rsidR="00BE3EB5" w:rsidRDefault="00BE3EB5" w:rsidP="00BE3EB5">
      <w:pPr>
        <w:rPr>
          <w:rFonts w:ascii="Times New Roman" w:hAnsi="Times New Roman" w:cs="Times New Roman"/>
          <w:sz w:val="24"/>
          <w:szCs w:val="24"/>
        </w:rPr>
      </w:pPr>
    </w:p>
    <w:p w14:paraId="23971040" w14:textId="77777777" w:rsidR="00BE3EB5" w:rsidRDefault="00BE3EB5" w:rsidP="00BE3EB5">
      <w:pPr>
        <w:rPr>
          <w:rFonts w:ascii="Times New Roman" w:hAnsi="Times New Roman" w:cs="Times New Roman"/>
          <w:sz w:val="24"/>
          <w:szCs w:val="24"/>
        </w:rPr>
      </w:pPr>
    </w:p>
    <w:p w14:paraId="75573878" w14:textId="77777777" w:rsidR="00BE3EB5" w:rsidRDefault="00BE3EB5" w:rsidP="00BE3E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June 2021</w:t>
      </w:r>
    </w:p>
    <w:p w14:paraId="7482189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3C1B2" w14:textId="77777777" w:rsidR="00BE3EB5" w:rsidRDefault="00BE3EB5" w:rsidP="009139A6">
      <w:r>
        <w:separator/>
      </w:r>
    </w:p>
  </w:endnote>
  <w:endnote w:type="continuationSeparator" w:id="0">
    <w:p w14:paraId="58C2C430" w14:textId="77777777" w:rsidR="00BE3EB5" w:rsidRDefault="00BE3E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A8A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0F05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002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5A9BA" w14:textId="77777777" w:rsidR="00BE3EB5" w:rsidRDefault="00BE3EB5" w:rsidP="009139A6">
      <w:r>
        <w:separator/>
      </w:r>
    </w:p>
  </w:footnote>
  <w:footnote w:type="continuationSeparator" w:id="0">
    <w:p w14:paraId="1D94845F" w14:textId="77777777" w:rsidR="00BE3EB5" w:rsidRDefault="00BE3E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9C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49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09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EB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E3EB5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F4EC5"/>
  <w15:chartTrackingRefBased/>
  <w15:docId w15:val="{7C99CE57-7075-4FFA-9592-15A0E717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EB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2021-06-29T15:35:00Z</dcterms:created>
  <dcterms:modified xsi:type="dcterms:W3CDTF">2021-06-29T15:35:00Z</dcterms:modified>
</cp:coreProperties>
</file>